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AA966" w14:textId="7CC8F8B4" w:rsidR="00630173" w:rsidRDefault="00057A9F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EF5940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14:paraId="59D19BC0" w14:textId="77777777" w:rsidR="00630173" w:rsidRDefault="00057A9F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 xml:space="preserve"> </w:t>
      </w:r>
      <w:r>
        <w:rPr>
          <w:rStyle w:val="Strong"/>
          <w:rFonts w:asciiTheme="minorHAnsi" w:hAnsiTheme="minorHAnsi" w:cstheme="minorHAnsi"/>
          <w:lang w:val="en-GB"/>
        </w:rPr>
        <w:t>16-G001-21</w:t>
      </w:r>
    </w:p>
    <w:p w14:paraId="5950EB97" w14:textId="77777777" w:rsidR="00630173" w:rsidRDefault="00057A9F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106AEDB4" w14:textId="77777777" w:rsidR="00630173" w:rsidRDefault="00057A9F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712DD0CE" w14:textId="77777777" w:rsidR="00630173" w:rsidRDefault="00057A9F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Kiribati Public {Procurement Web Portal (</w:t>
      </w:r>
      <w:r>
        <w:rPr>
          <w:rStyle w:val="Hyperlink"/>
          <w:rFonts w:ascii="Calibri" w:hAnsi="Calibri" w:cs="Calibri"/>
          <w:color w:val="auto"/>
          <w:lang w:val="en-GB"/>
        </w:rPr>
        <w:t>www.procurement.gov.ki/opentender</w:t>
      </w:r>
      <w:r>
        <w:rPr>
          <w:rFonts w:ascii="Calibri" w:hAnsi="Calibri" w:cs="Calibri"/>
        </w:rPr>
        <w:t xml:space="preserve">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directly to Tenderers who have been specifically invited to submit a Tender. Please note that the dates set forth in 5-9 are target dates and may be adjusted.</w:t>
      </w:r>
    </w:p>
    <w:p w14:paraId="05B05471" w14:textId="77777777" w:rsidR="00630173" w:rsidRDefault="00630173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630173" w14:paraId="674153DE" w14:textId="77777777">
        <w:tc>
          <w:tcPr>
            <w:tcW w:w="4673" w:type="dxa"/>
            <w:shd w:val="clear" w:color="auto" w:fill="auto"/>
          </w:tcPr>
          <w:p w14:paraId="58A43237" w14:textId="77777777" w:rsidR="00630173" w:rsidRDefault="00057A9F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2E27468B" w14:textId="77777777" w:rsidR="00630173" w:rsidRDefault="00057A9F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33C9FED0" w14:textId="77777777" w:rsidR="00630173" w:rsidRDefault="00057A9F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Date and time, KST*</w:t>
            </w:r>
          </w:p>
        </w:tc>
      </w:tr>
      <w:tr w:rsidR="00630173" w14:paraId="67585F7B" w14:textId="77777777">
        <w:tc>
          <w:tcPr>
            <w:tcW w:w="4673" w:type="dxa"/>
            <w:shd w:val="clear" w:color="auto" w:fill="auto"/>
          </w:tcPr>
          <w:p w14:paraId="503B517A" w14:textId="77777777" w:rsidR="00630173" w:rsidRDefault="00057A9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0EB18965" w14:textId="77777777" w:rsidR="00630173" w:rsidRDefault="00057A9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F09386" w14:textId="71B6E4DF" w:rsidR="00630173" w:rsidRDefault="00A53C6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 w:rsidR="00057A9F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6</w:t>
            </w:r>
            <w:r w:rsidR="00057A9F">
              <w:rPr>
                <w:rFonts w:ascii="Calibri" w:hAnsi="Calibri"/>
                <w:szCs w:val="20"/>
              </w:rPr>
              <w:t>/2021</w:t>
            </w:r>
          </w:p>
        </w:tc>
      </w:tr>
      <w:tr w:rsidR="00630173" w14:paraId="668A875B" w14:textId="77777777">
        <w:tc>
          <w:tcPr>
            <w:tcW w:w="4673" w:type="dxa"/>
            <w:shd w:val="clear" w:color="auto" w:fill="auto"/>
          </w:tcPr>
          <w:p w14:paraId="4453EFCA" w14:textId="77777777" w:rsidR="00630173" w:rsidRDefault="00057A9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6322E6C2" w14:textId="77777777" w:rsidR="00630173" w:rsidRDefault="00057A9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CFB7A2A" w14:textId="4537A6FA" w:rsidR="00630173" w:rsidRDefault="00057A9F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23/0</w:t>
            </w:r>
            <w:r w:rsidR="00A53C64">
              <w:rPr>
                <w:rFonts w:ascii="Calibri" w:hAnsi="Calibri"/>
                <w:szCs w:val="20"/>
                <w:highlight w:val="yellow"/>
              </w:rPr>
              <w:t>6</w:t>
            </w:r>
            <w:r>
              <w:rPr>
                <w:rFonts w:ascii="Calibri" w:hAnsi="Calibri"/>
                <w:szCs w:val="20"/>
                <w:highlight w:val="yellow"/>
              </w:rPr>
              <w:t>/2021 (17:00)</w:t>
            </w:r>
          </w:p>
        </w:tc>
      </w:tr>
      <w:tr w:rsidR="00630173" w14:paraId="7346E7EB" w14:textId="77777777">
        <w:tc>
          <w:tcPr>
            <w:tcW w:w="4673" w:type="dxa"/>
            <w:shd w:val="clear" w:color="auto" w:fill="auto"/>
          </w:tcPr>
          <w:p w14:paraId="6B778FB0" w14:textId="77777777" w:rsidR="00630173" w:rsidRDefault="00057A9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  <w:shd w:val="clear" w:color="auto" w:fill="auto"/>
          </w:tcPr>
          <w:p w14:paraId="64D046C6" w14:textId="77777777" w:rsidR="00630173" w:rsidRDefault="00057A9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2538133E" w14:textId="12B060A0" w:rsidR="00630173" w:rsidRDefault="00057A9F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</w:t>
            </w:r>
            <w:r w:rsidR="00A53C64">
              <w:rPr>
                <w:rFonts w:ascii="Calibri" w:hAnsi="Calibri"/>
                <w:szCs w:val="20"/>
                <w:highlight w:val="yellow"/>
              </w:rPr>
              <w:t>5</w:t>
            </w:r>
            <w:r>
              <w:rPr>
                <w:rFonts w:ascii="Calibri" w:hAnsi="Calibri"/>
                <w:szCs w:val="20"/>
                <w:highlight w:val="yellow"/>
              </w:rPr>
              <w:t>/0</w:t>
            </w:r>
            <w:r w:rsidR="00A53C64">
              <w:rPr>
                <w:rFonts w:ascii="Calibri" w:hAnsi="Calibri"/>
                <w:szCs w:val="20"/>
                <w:highlight w:val="yellow"/>
              </w:rPr>
              <w:t>6</w:t>
            </w:r>
            <w:r>
              <w:rPr>
                <w:rFonts w:ascii="Calibri" w:hAnsi="Calibri"/>
                <w:szCs w:val="20"/>
                <w:highlight w:val="yellow"/>
              </w:rPr>
              <w:t>/2021 (17:00)</w:t>
            </w:r>
          </w:p>
        </w:tc>
      </w:tr>
      <w:tr w:rsidR="00630173" w14:paraId="541F93FB" w14:textId="77777777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023C1DA2" w14:textId="77777777" w:rsidR="00630173" w:rsidRDefault="00057A9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7497BAF" w14:textId="77777777" w:rsidR="00630173" w:rsidRDefault="00057A9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91ACC62" w14:textId="1DAB567C" w:rsidR="00630173" w:rsidRDefault="00A53C6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057A9F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6</w:t>
            </w:r>
            <w:r w:rsidR="00057A9F">
              <w:rPr>
                <w:rFonts w:ascii="Calibri" w:hAnsi="Calibri"/>
                <w:szCs w:val="20"/>
              </w:rPr>
              <w:t>/2021 (17:00)</w:t>
            </w:r>
          </w:p>
        </w:tc>
      </w:tr>
      <w:tr w:rsidR="00630173" w14:paraId="7FF6D1F9" w14:textId="77777777">
        <w:tc>
          <w:tcPr>
            <w:tcW w:w="4673" w:type="dxa"/>
            <w:shd w:val="clear" w:color="auto" w:fill="auto"/>
          </w:tcPr>
          <w:p w14:paraId="5A7CEFDB" w14:textId="77777777" w:rsidR="00630173" w:rsidRDefault="00057A9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Tender Opening </w:t>
            </w:r>
          </w:p>
        </w:tc>
        <w:tc>
          <w:tcPr>
            <w:tcW w:w="2268" w:type="dxa"/>
            <w:shd w:val="clear" w:color="auto" w:fill="auto"/>
          </w:tcPr>
          <w:p w14:paraId="060A7F13" w14:textId="77777777" w:rsidR="00630173" w:rsidRDefault="00057A9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BB9BF90" w14:textId="4CF1DD98" w:rsidR="00630173" w:rsidRDefault="00057A9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A53C64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/0</w:t>
            </w:r>
            <w:r w:rsidR="00A53C64">
              <w:rPr>
                <w:rFonts w:ascii="Calibri" w:hAnsi="Calibri"/>
                <w:szCs w:val="20"/>
              </w:rPr>
              <w:t>7</w:t>
            </w:r>
            <w:r>
              <w:rPr>
                <w:rFonts w:ascii="Calibri" w:hAnsi="Calibri"/>
                <w:szCs w:val="20"/>
              </w:rPr>
              <w:t>/2021 (16:15)</w:t>
            </w:r>
          </w:p>
        </w:tc>
      </w:tr>
      <w:tr w:rsidR="00630173" w14:paraId="7E8B6B7C" w14:textId="77777777">
        <w:tc>
          <w:tcPr>
            <w:tcW w:w="4673" w:type="dxa"/>
            <w:shd w:val="clear" w:color="auto" w:fill="auto"/>
          </w:tcPr>
          <w:p w14:paraId="3AE2356B" w14:textId="77777777" w:rsidR="00630173" w:rsidRDefault="00057A9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13281C5F" w14:textId="77777777" w:rsidR="00630173" w:rsidRDefault="00057A9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4D51B78" w14:textId="2D0C71B6" w:rsidR="00630173" w:rsidRDefault="00057A9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A53C64">
              <w:rPr>
                <w:rFonts w:ascii="Calibri" w:hAnsi="Calibri"/>
                <w:szCs w:val="20"/>
              </w:rPr>
              <w:t>2</w:t>
            </w:r>
            <w:r>
              <w:rPr>
                <w:rFonts w:ascii="Calibri" w:hAnsi="Calibri"/>
                <w:szCs w:val="20"/>
              </w:rPr>
              <w:t>/0</w:t>
            </w:r>
            <w:r w:rsidR="00A53C64">
              <w:rPr>
                <w:rFonts w:ascii="Calibri" w:hAnsi="Calibri"/>
                <w:szCs w:val="20"/>
              </w:rPr>
              <w:t>7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 w:rsidR="00630173" w14:paraId="7BEBA9A9" w14:textId="77777777">
        <w:tc>
          <w:tcPr>
            <w:tcW w:w="4673" w:type="dxa"/>
            <w:shd w:val="clear" w:color="auto" w:fill="auto"/>
          </w:tcPr>
          <w:p w14:paraId="45A76A49" w14:textId="77777777" w:rsidR="00630173" w:rsidRDefault="00057A9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42A53E46" w14:textId="77777777" w:rsidR="00630173" w:rsidRDefault="00057A9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852CF68" w14:textId="205AA5C8" w:rsidR="00630173" w:rsidRDefault="00A53C6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05</w:t>
            </w:r>
            <w:r w:rsidR="00057A9F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7</w:t>
            </w:r>
            <w:r w:rsidR="00057A9F">
              <w:rPr>
                <w:rFonts w:ascii="Calibri" w:hAnsi="Calibri"/>
                <w:szCs w:val="20"/>
              </w:rPr>
              <w:t>/2021</w:t>
            </w:r>
          </w:p>
        </w:tc>
      </w:tr>
      <w:tr w:rsidR="00630173" w14:paraId="14912032" w14:textId="77777777">
        <w:tc>
          <w:tcPr>
            <w:tcW w:w="4673" w:type="dxa"/>
            <w:shd w:val="clear" w:color="auto" w:fill="auto"/>
          </w:tcPr>
          <w:p w14:paraId="1AD8B348" w14:textId="77777777" w:rsidR="00630173" w:rsidRDefault="00057A9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06628071" w14:textId="77777777" w:rsidR="00630173" w:rsidRDefault="00057A9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BE613C5" w14:textId="45221BF2" w:rsidR="00630173" w:rsidRDefault="00A53C6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</w:t>
            </w:r>
            <w:r w:rsidR="00057A9F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7</w:t>
            </w:r>
            <w:r w:rsidR="00057A9F">
              <w:rPr>
                <w:rFonts w:ascii="Calibri" w:hAnsi="Calibri"/>
                <w:szCs w:val="20"/>
              </w:rPr>
              <w:t>/2021</w:t>
            </w:r>
          </w:p>
        </w:tc>
      </w:tr>
      <w:tr w:rsidR="00630173" w14:paraId="6AD5936A" w14:textId="77777777">
        <w:tc>
          <w:tcPr>
            <w:tcW w:w="4673" w:type="dxa"/>
            <w:shd w:val="clear" w:color="auto" w:fill="auto"/>
          </w:tcPr>
          <w:p w14:paraId="1E8CD769" w14:textId="77777777" w:rsidR="00630173" w:rsidRDefault="00057A9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1C30A84B" w14:textId="77777777" w:rsidR="00630173" w:rsidRDefault="00057A9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1B51439" w14:textId="5AB7F0E7" w:rsidR="00630173" w:rsidRDefault="00A53C6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057A9F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7</w:t>
            </w:r>
            <w:r w:rsidR="00057A9F">
              <w:rPr>
                <w:rFonts w:ascii="Calibri" w:hAnsi="Calibri"/>
                <w:szCs w:val="20"/>
              </w:rPr>
              <w:t>/2021</w:t>
            </w:r>
          </w:p>
        </w:tc>
      </w:tr>
      <w:tr w:rsidR="00630173" w14:paraId="79E5FF16" w14:textId="77777777">
        <w:tc>
          <w:tcPr>
            <w:tcW w:w="4673" w:type="dxa"/>
            <w:shd w:val="clear" w:color="auto" w:fill="auto"/>
          </w:tcPr>
          <w:p w14:paraId="1E853901" w14:textId="77777777" w:rsidR="00630173" w:rsidRDefault="00057A9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77E899A0" w14:textId="77777777" w:rsidR="00630173" w:rsidRDefault="00057A9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315A8D28" w14:textId="6FA80B71" w:rsidR="00630173" w:rsidRDefault="00057A9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J</w:t>
            </w:r>
            <w:r w:rsidR="00A53C64">
              <w:rPr>
                <w:rFonts w:ascii="Calibri" w:hAnsi="Calibri"/>
                <w:szCs w:val="20"/>
              </w:rPr>
              <w:t>uly-August</w:t>
            </w:r>
          </w:p>
        </w:tc>
      </w:tr>
    </w:tbl>
    <w:p w14:paraId="0777DABE" w14:textId="77777777" w:rsidR="00630173" w:rsidRDefault="00057A9F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1C0F664B" w14:textId="77777777" w:rsidR="00630173" w:rsidRDefault="00630173">
      <w:pPr>
        <w:rPr>
          <w:rFonts w:asciiTheme="minorHAnsi" w:hAnsiTheme="minorHAnsi"/>
          <w:sz w:val="22"/>
          <w:szCs w:val="22"/>
        </w:rPr>
      </w:pPr>
    </w:p>
    <w:p w14:paraId="15D418BA" w14:textId="77777777" w:rsidR="00630173" w:rsidRDefault="00630173">
      <w:pPr>
        <w:rPr>
          <w:rFonts w:asciiTheme="minorHAnsi" w:hAnsiTheme="minorHAnsi"/>
          <w:sz w:val="22"/>
          <w:szCs w:val="22"/>
        </w:rPr>
      </w:pPr>
    </w:p>
    <w:p w14:paraId="04C54402" w14:textId="77777777" w:rsidR="00630173" w:rsidRDefault="00630173">
      <w:pPr>
        <w:rPr>
          <w:rFonts w:asciiTheme="minorHAnsi" w:hAnsiTheme="minorHAnsi"/>
          <w:sz w:val="22"/>
          <w:szCs w:val="22"/>
        </w:rPr>
      </w:pPr>
    </w:p>
    <w:p w14:paraId="1ECEA931" w14:textId="77777777" w:rsidR="00630173" w:rsidRDefault="00630173">
      <w:pPr>
        <w:rPr>
          <w:rFonts w:asciiTheme="minorHAnsi" w:hAnsiTheme="minorHAnsi"/>
          <w:sz w:val="22"/>
          <w:szCs w:val="22"/>
        </w:rPr>
      </w:pPr>
    </w:p>
    <w:p w14:paraId="793D7392" w14:textId="77777777" w:rsidR="00630173" w:rsidRDefault="00630173">
      <w:pPr>
        <w:rPr>
          <w:rFonts w:asciiTheme="minorHAnsi" w:hAnsiTheme="minorHAnsi"/>
          <w:sz w:val="22"/>
          <w:szCs w:val="22"/>
        </w:rPr>
      </w:pPr>
    </w:p>
    <w:p w14:paraId="45879FC6" w14:textId="77777777" w:rsidR="00630173" w:rsidRDefault="00630173">
      <w:pPr>
        <w:rPr>
          <w:rFonts w:asciiTheme="minorHAnsi" w:hAnsiTheme="minorHAnsi"/>
          <w:sz w:val="22"/>
          <w:szCs w:val="22"/>
        </w:rPr>
      </w:pPr>
    </w:p>
    <w:p w14:paraId="7F0952F5" w14:textId="77777777" w:rsidR="00630173" w:rsidRDefault="00630173">
      <w:pPr>
        <w:rPr>
          <w:rFonts w:asciiTheme="minorHAnsi" w:hAnsiTheme="minorHAnsi"/>
          <w:sz w:val="22"/>
          <w:szCs w:val="22"/>
        </w:rPr>
      </w:pPr>
    </w:p>
    <w:p w14:paraId="23C06DA7" w14:textId="77777777" w:rsidR="00630173" w:rsidRDefault="00057A9F">
      <w:pPr>
        <w:tabs>
          <w:tab w:val="left" w:pos="2100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</w:p>
    <w:sectPr w:rsidR="00630173">
      <w:headerReference w:type="default" r:id="rId12"/>
      <w:footerReference w:type="default" r:id="rId13"/>
      <w:headerReference w:type="first" r:id="rId14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2AB73" w14:textId="77777777" w:rsidR="009C76A9" w:rsidRDefault="009C76A9">
      <w:r>
        <w:separator/>
      </w:r>
    </w:p>
  </w:endnote>
  <w:endnote w:type="continuationSeparator" w:id="0">
    <w:p w14:paraId="5D76145A" w14:textId="77777777" w:rsidR="009C76A9" w:rsidRDefault="009C7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AF2C7" w14:textId="77777777" w:rsidR="00630173" w:rsidRDefault="00057A9F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14307159" w14:textId="7343CF2B" w:rsidR="00630173" w:rsidRDefault="00057A9F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F5940">
      <w:rPr>
        <w:noProof/>
      </w:rPr>
      <w:t>2021-06-18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3C9AB" w14:textId="77777777" w:rsidR="009C76A9" w:rsidRDefault="009C76A9">
      <w:r>
        <w:separator/>
      </w:r>
    </w:p>
  </w:footnote>
  <w:footnote w:type="continuationSeparator" w:id="0">
    <w:p w14:paraId="72F6CF59" w14:textId="77777777" w:rsidR="009C76A9" w:rsidRDefault="009C7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7300" w14:textId="77777777" w:rsidR="00630173" w:rsidRDefault="00057A9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45DF18D0" wp14:editId="1AC7B2C4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="Calibri"/>
        <w:sz w:val="20"/>
      </w:rPr>
      <w:fldChar w:fldCharType="begin"/>
    </w:r>
    <w:r>
      <w:rPr>
        <w:rFonts w:asciiTheme="minorHAnsi" w:hAnsiTheme="minorHAnsi" w:cs="Calibri"/>
        <w:sz w:val="20"/>
      </w:rPr>
      <w:instrText xml:space="preserve"> REF Number \h  \* MERGEFORMAT </w:instrText>
    </w:r>
    <w:r>
      <w:rPr>
        <w:rFonts w:asciiTheme="minorHAnsi" w:hAnsiTheme="minorHAnsi" w:cs="Calibri"/>
        <w:sz w:val="20"/>
      </w:rPr>
    </w:r>
    <w:r>
      <w:rPr>
        <w:rFonts w:asciiTheme="minorHAnsi" w:hAnsiTheme="minorHAnsi" w:cs="Calibri"/>
        <w:sz w:val="20"/>
      </w:rPr>
      <w:fldChar w:fldCharType="separate"/>
    </w:r>
    <w:r>
      <w:rPr>
        <w:rStyle w:val="Strong"/>
        <w:rFonts w:asciiTheme="minorHAnsi" w:hAnsiTheme="minorHAnsi" w:cstheme="minorHAnsi"/>
        <w:lang w:val="en-GB"/>
      </w:rPr>
      <w:t>RFQ-MXXX-2020-000</w:t>
    </w:r>
    <w:r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BAB67" w14:textId="77777777" w:rsidR="00630173" w:rsidRDefault="00057A9F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 Country Program Development             RFQ-2011-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524B64EC" w14:textId="77777777" w:rsidR="00630173" w:rsidRDefault="006301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7A9F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3211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B7E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29CF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61D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776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2D5A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32DC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173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0C6C"/>
    <w:rsid w:val="0067199D"/>
    <w:rsid w:val="00671F2D"/>
    <w:rsid w:val="0067202B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081A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3859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4C8B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3378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1D4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5678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D639C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5E5C"/>
    <w:rsid w:val="009C6839"/>
    <w:rsid w:val="009C6D8F"/>
    <w:rsid w:val="009C728C"/>
    <w:rsid w:val="009C76A9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64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31B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0E5C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8C8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4C6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0F27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5BCB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A28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22A5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6B02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135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3660B"/>
    <w:rsid w:val="00E40A7F"/>
    <w:rsid w:val="00E419EF"/>
    <w:rsid w:val="00E41BC2"/>
    <w:rsid w:val="00E42494"/>
    <w:rsid w:val="00E425EC"/>
    <w:rsid w:val="00E4282A"/>
    <w:rsid w:val="00E43B6A"/>
    <w:rsid w:val="00E43DDD"/>
    <w:rsid w:val="00E4749C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28AE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D740D"/>
    <w:rsid w:val="00EE1027"/>
    <w:rsid w:val="00EE49F6"/>
    <w:rsid w:val="00EE5C29"/>
    <w:rsid w:val="00EF0B59"/>
    <w:rsid w:val="00EF16D7"/>
    <w:rsid w:val="00EF1BBC"/>
    <w:rsid w:val="00EF2FA0"/>
    <w:rsid w:val="00EF5912"/>
    <w:rsid w:val="00EF5940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795F6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479144"/>
  <w15:docId w15:val="{548767C9-A148-4997-90E8-A6155146C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footnote text" w:semiHidden="1" w:qFormat="1"/>
    <w:lsdException w:name="annotation text" w:uiPriority="99" w:unhideWhenUsed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pPr>
      <w:spacing w:after="240"/>
    </w:pPr>
  </w:style>
  <w:style w:type="paragraph" w:styleId="BalloonText">
    <w:name w:val="Balloon Text"/>
    <w:basedOn w:val="Normal"/>
    <w:link w:val="BalloonTextChar"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Pr>
      <w:sz w:val="24"/>
    </w:rPr>
  </w:style>
  <w:style w:type="character" w:customStyle="1" w:styleId="FootnoteTextChar">
    <w:name w:val="Footnote Text Char"/>
    <w:link w:val="FootnoteText"/>
    <w:semiHidden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3AADE12-DFEF-4394-BBB7-A9E304C50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</TotalTime>
  <Pages>2</Pages>
  <Words>200</Words>
  <Characters>1142</Characters>
  <Application>Microsoft Office Word</Application>
  <DocSecurity>0</DocSecurity>
  <Lines>9</Lines>
  <Paragraphs>2</Paragraphs>
  <ScaleCrop>false</ScaleCrop>
  <Company>PricewaterhouseCoopers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3</cp:revision>
  <cp:lastPrinted>2013-10-18T08:32:00Z</cp:lastPrinted>
  <dcterms:created xsi:type="dcterms:W3CDTF">2021-06-18T02:00:00Z</dcterms:created>
  <dcterms:modified xsi:type="dcterms:W3CDTF">2021-06-18T02:02:00Z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1033-11.2.0.10101</vt:lpwstr>
  </property>
</Properties>
</file>